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CE2B52" w14:textId="6DB4027F" w:rsidR="002F5D8F" w:rsidRDefault="002F5D8F" w:rsidP="002F5D8F">
      <w:pPr>
        <w:pStyle w:val="NoSpacing"/>
      </w:pPr>
      <w:r>
        <w:rPr>
          <w:u w:val="single"/>
        </w:rPr>
        <w:t>Ralph GREYSTOK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fl.140</w:t>
      </w:r>
      <w:r>
        <w:t>2</w:t>
      </w:r>
      <w:r>
        <w:t>)</w:t>
      </w:r>
    </w:p>
    <w:p w14:paraId="0160DCA2" w14:textId="77777777" w:rsidR="002F5D8F" w:rsidRDefault="002F5D8F" w:rsidP="002F5D8F">
      <w:pPr>
        <w:pStyle w:val="NoSpacing"/>
      </w:pPr>
      <w:r>
        <w:t xml:space="preserve">Rector of </w:t>
      </w:r>
      <w:proofErr w:type="spellStart"/>
      <w:proofErr w:type="gramStart"/>
      <w:r>
        <w:t>St.John’s</w:t>
      </w:r>
      <w:proofErr w:type="spellEnd"/>
      <w:proofErr w:type="gramEnd"/>
      <w:r>
        <w:t xml:space="preserve"> Church, </w:t>
      </w:r>
      <w:proofErr w:type="spellStart"/>
      <w:r>
        <w:t>Folkton</w:t>
      </w:r>
      <w:proofErr w:type="spellEnd"/>
      <w:r>
        <w:t>, East Riding of Yorkshire.</w:t>
      </w:r>
    </w:p>
    <w:p w14:paraId="7BFCDF6E" w14:textId="77777777" w:rsidR="002F5D8F" w:rsidRDefault="002F5D8F" w:rsidP="002F5D8F">
      <w:pPr>
        <w:pStyle w:val="NoSpacing"/>
      </w:pPr>
    </w:p>
    <w:p w14:paraId="2F148217" w14:textId="77777777" w:rsidR="002F5D8F" w:rsidRDefault="002F5D8F" w:rsidP="002F5D8F">
      <w:pPr>
        <w:pStyle w:val="NoSpacing"/>
      </w:pPr>
    </w:p>
    <w:p w14:paraId="40CF666D" w14:textId="37D70DBD" w:rsidR="002F5D8F" w:rsidRDefault="002F5D8F" w:rsidP="002F5D8F">
      <w:pPr>
        <w:pStyle w:val="NoSpacing"/>
      </w:pPr>
      <w:r>
        <w:tab/>
        <w:t>140</w:t>
      </w:r>
      <w:r>
        <w:t>2</w:t>
      </w:r>
      <w:bookmarkStart w:id="0" w:name="_GoBack"/>
      <w:bookmarkEnd w:id="0"/>
      <w:r>
        <w:tab/>
        <w:t>He became Rector.</w:t>
      </w:r>
    </w:p>
    <w:p w14:paraId="6F9934AB" w14:textId="77777777" w:rsidR="002F5D8F" w:rsidRDefault="002F5D8F" w:rsidP="002F5D8F">
      <w:pPr>
        <w:pStyle w:val="NoSpacing"/>
      </w:pPr>
      <w:r>
        <w:tab/>
      </w:r>
      <w:r>
        <w:tab/>
        <w:t>(from information on the board in the church).</w:t>
      </w:r>
    </w:p>
    <w:p w14:paraId="6386727D" w14:textId="77777777" w:rsidR="002F5D8F" w:rsidRDefault="002F5D8F" w:rsidP="002F5D8F">
      <w:pPr>
        <w:pStyle w:val="NoSpacing"/>
      </w:pPr>
    </w:p>
    <w:p w14:paraId="37E314AE" w14:textId="77777777" w:rsidR="002F5D8F" w:rsidRDefault="002F5D8F" w:rsidP="002F5D8F">
      <w:pPr>
        <w:pStyle w:val="NoSpacing"/>
      </w:pPr>
    </w:p>
    <w:p w14:paraId="1D9D26F0" w14:textId="77777777" w:rsidR="002F5D8F" w:rsidRPr="00273CF3" w:rsidRDefault="002F5D8F" w:rsidP="002F5D8F">
      <w:pPr>
        <w:pStyle w:val="NoSpacing"/>
      </w:pPr>
      <w:r>
        <w:t>30 April 2019</w:t>
      </w:r>
    </w:p>
    <w:p w14:paraId="0F0246C6" w14:textId="5F2A5365" w:rsidR="006B2F86" w:rsidRPr="002F5D8F" w:rsidRDefault="002F5D8F" w:rsidP="00E71FC3">
      <w:pPr>
        <w:pStyle w:val="NoSpacing"/>
      </w:pPr>
    </w:p>
    <w:sectPr w:rsidR="006B2F86" w:rsidRPr="002F5D8F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56C8F4" w14:textId="77777777" w:rsidR="002F5D8F" w:rsidRDefault="002F5D8F" w:rsidP="00E71FC3">
      <w:pPr>
        <w:spacing w:after="0" w:line="240" w:lineRule="auto"/>
      </w:pPr>
      <w:r>
        <w:separator/>
      </w:r>
    </w:p>
  </w:endnote>
  <w:endnote w:type="continuationSeparator" w:id="0">
    <w:p w14:paraId="66BBF1C8" w14:textId="77777777" w:rsidR="002F5D8F" w:rsidRDefault="002F5D8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AA3688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61CA7B" w14:textId="77777777" w:rsidR="002F5D8F" w:rsidRDefault="002F5D8F" w:rsidP="00E71FC3">
      <w:pPr>
        <w:spacing w:after="0" w:line="240" w:lineRule="auto"/>
      </w:pPr>
      <w:r>
        <w:separator/>
      </w:r>
    </w:p>
  </w:footnote>
  <w:footnote w:type="continuationSeparator" w:id="0">
    <w:p w14:paraId="202279CC" w14:textId="77777777" w:rsidR="002F5D8F" w:rsidRDefault="002F5D8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5D8F"/>
    <w:rsid w:val="001A7C09"/>
    <w:rsid w:val="002F5D8F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4FFDE2"/>
  <w15:chartTrackingRefBased/>
  <w15:docId w15:val="{FFF2C7C6-BD46-43FD-9F60-7F462D456A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27</Words>
  <Characters>159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2019-04-30T19:15:00Z</dcterms:created>
  <dcterms:modified xsi:type="dcterms:W3CDTF">2019-04-30T19:16:00Z</dcterms:modified>
</cp:coreProperties>
</file>